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2E" w:rsidRPr="004730A7" w:rsidRDefault="00437F2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37F2E" w:rsidRPr="004730A7" w:rsidRDefault="00437F2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437F2E" w:rsidRPr="004730A7" w:rsidRDefault="00437F2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437F2E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437F2E" w:rsidRPr="004730A7" w:rsidRDefault="00437F2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437F2E" w:rsidRPr="004730A7" w:rsidRDefault="00437F2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437F2E" w:rsidRPr="004730A7" w:rsidRDefault="00437F2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437F2E" w:rsidRPr="004730A7" w:rsidRDefault="00437F2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437F2E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437F2E" w:rsidRPr="004730A7" w:rsidRDefault="00437F2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437F2E" w:rsidRPr="004730A7" w:rsidRDefault="00437F2E" w:rsidP="00794E00">
            <w:pPr>
              <w:jc w:val="center"/>
              <w:rPr>
                <w:rFonts w:ascii="Times New Roman" w:hAnsi="Times New Roman"/>
              </w:rPr>
            </w:pPr>
          </w:p>
          <w:p w:rsidR="00437F2E" w:rsidRPr="004730A7" w:rsidRDefault="00437F2E" w:rsidP="00794E00">
            <w:pPr>
              <w:jc w:val="center"/>
              <w:rPr>
                <w:rFonts w:ascii="Times New Roman" w:hAnsi="Times New Roman"/>
              </w:rPr>
            </w:pPr>
          </w:p>
          <w:p w:rsidR="00437F2E" w:rsidRPr="004730A7" w:rsidRDefault="00437F2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437F2E" w:rsidRPr="004730A7" w:rsidRDefault="00437F2E" w:rsidP="00794E00">
            <w:pPr>
              <w:jc w:val="center"/>
              <w:rPr>
                <w:rFonts w:ascii="Times New Roman" w:hAnsi="Times New Roman"/>
              </w:rPr>
            </w:pPr>
          </w:p>
          <w:p w:rsidR="00437F2E" w:rsidRPr="004730A7" w:rsidRDefault="00437F2E" w:rsidP="00794E00">
            <w:pPr>
              <w:jc w:val="center"/>
              <w:rPr>
                <w:rFonts w:ascii="Times New Roman" w:hAnsi="Times New Roman"/>
              </w:rPr>
            </w:pPr>
          </w:p>
          <w:p w:rsidR="00437F2E" w:rsidRPr="004730A7" w:rsidRDefault="00437F2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437F2E" w:rsidRPr="004730A7" w:rsidRDefault="00437F2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437F2E" w:rsidRPr="004730A7" w:rsidRDefault="00437F2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437F2E" w:rsidRPr="004730A7" w:rsidRDefault="00437F2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437F2E" w:rsidRPr="009F4CA4" w:rsidRDefault="00437F2E" w:rsidP="00A91661">
            <w:pPr>
              <w:rPr>
                <w:rFonts w:ascii="Times New Roman" w:hAnsi="Times New Roman"/>
              </w:rPr>
            </w:pPr>
          </w:p>
          <w:p w:rsidR="00437F2E" w:rsidRPr="009F4CA4" w:rsidRDefault="00437F2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437F2E" w:rsidRPr="009F4CA4" w:rsidRDefault="00437F2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437F2E" w:rsidRPr="009F4CA4" w:rsidRDefault="00437F2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437F2E" w:rsidRPr="009F4CA4" w:rsidRDefault="00437F2E" w:rsidP="00A91661">
            <w:pPr>
              <w:rPr>
                <w:rFonts w:ascii="Times New Roman" w:hAnsi="Times New Roman"/>
              </w:rPr>
            </w:pPr>
          </w:p>
          <w:p w:rsidR="00437F2E" w:rsidRPr="004730A7" w:rsidRDefault="00437F2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437F2E" w:rsidRPr="004730A7" w:rsidRDefault="00437F2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37F2E" w:rsidRPr="004730A7" w:rsidRDefault="00437F2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437F2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F2E" w:rsidRDefault="00437F2E" w:rsidP="006D738C">
      <w:r>
        <w:separator/>
      </w:r>
    </w:p>
  </w:endnote>
  <w:endnote w:type="continuationSeparator" w:id="0">
    <w:p w:rsidR="00437F2E" w:rsidRDefault="00437F2E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F2E" w:rsidRDefault="00437F2E" w:rsidP="006D738C">
      <w:r>
        <w:separator/>
      </w:r>
    </w:p>
  </w:footnote>
  <w:footnote w:type="continuationSeparator" w:id="0">
    <w:p w:rsidR="00437F2E" w:rsidRDefault="00437F2E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F2E" w:rsidRPr="004730A7" w:rsidRDefault="00437F2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9E2A9C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437F2E" w:rsidRPr="004730A7" w:rsidRDefault="00437F2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437F2E" w:rsidRPr="004730A7" w:rsidRDefault="00437F2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437F2E" w:rsidRDefault="00437F2E" w:rsidP="00F76073">
    <w:pPr>
      <w:ind w:left="1440" w:firstLine="720"/>
      <w:jc w:val="right"/>
      <w:rPr>
        <w:rFonts w:ascii="Times New Roman" w:hAnsi="Times New Roman"/>
        <w:caps/>
        <w:spacing w:val="2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</w:t>
    </w:r>
    <w:r>
      <w:rPr>
        <w:rFonts w:ascii="Times New Roman" w:hAnsi="Times New Roman"/>
        <w:sz w:val="16"/>
        <w:szCs w:val="16"/>
      </w:rPr>
      <w:t>ersanta reģistrācijas Nr. 12494</w:t>
    </w:r>
    <w:r>
      <w:rPr>
        <w:rFonts w:ascii="Times New Roman" w:hAnsi="Times New Roman"/>
        <w:caps/>
        <w:spacing w:val="2"/>
        <w:sz w:val="16"/>
        <w:szCs w:val="16"/>
      </w:rPr>
      <w:t xml:space="preserve"> </w:t>
    </w:r>
  </w:p>
  <w:p w:rsidR="00437F2E" w:rsidRPr="00DD252B" w:rsidRDefault="00437F2E" w:rsidP="00DD252B">
    <w:pPr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                                                                                                     “</w:t>
    </w:r>
    <w:r w:rsidRPr="00213561">
      <w:t xml:space="preserve"> </w:t>
    </w:r>
    <w:r w:rsidRPr="00BC715F">
      <w:t>Daudzd</w:t>
    </w:r>
    <w:r>
      <w:t xml:space="preserve">zīvokļu dzīvojamās mājas Poligona  </w:t>
    </w:r>
  </w:p>
  <w:p w:rsidR="00437F2E" w:rsidRDefault="00437F2E" w:rsidP="00DD252B">
    <w:pPr>
      <w:jc w:val="center"/>
      <w:rPr>
        <w:rFonts w:ascii="Times New Roman" w:hAnsi="Times New Roman"/>
        <w:caps/>
        <w:spacing w:val="2"/>
        <w:sz w:val="16"/>
        <w:szCs w:val="16"/>
      </w:rPr>
    </w:pPr>
    <w:r>
      <w:t xml:space="preserve">                                                                         iela 48</w:t>
    </w:r>
    <w:r w:rsidRPr="00BC715F">
      <w:t xml:space="preserve">, Daugavpilī, </w:t>
    </w:r>
    <w:r>
      <w:t>jumta seguma nomaiņa</w:t>
    </w:r>
    <w:r>
      <w:rPr>
        <w:rFonts w:ascii="Times New Roman" w:hAnsi="Times New Roman"/>
        <w:caps/>
        <w:spacing w:val="2"/>
        <w:sz w:val="16"/>
        <w:szCs w:val="16"/>
      </w:rPr>
      <w:t>”</w:t>
    </w:r>
  </w:p>
  <w:p w:rsidR="00437F2E" w:rsidRDefault="00437F2E" w:rsidP="00DD252B">
    <w:pPr>
      <w:jc w:val="center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                                                                                                                                     adrese: poligona iela 48, </w:t>
    </w:r>
  </w:p>
  <w:p w:rsidR="00437F2E" w:rsidRDefault="00437F2E" w:rsidP="00DD252B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Daugavpils, LV-5401, Latvija,</w:t>
    </w:r>
  </w:p>
  <w:p w:rsidR="00437F2E" w:rsidRPr="007A435F" w:rsidRDefault="00437F2E" w:rsidP="00DD252B">
    <w:pPr>
      <w:pStyle w:val="Header"/>
      <w:jc w:val="right"/>
      <w:rPr>
        <w:sz w:val="20"/>
        <w:szCs w:val="20"/>
      </w:rPr>
    </w:pPr>
    <w:r w:rsidRPr="007A435F">
      <w:rPr>
        <w:sz w:val="20"/>
        <w:szCs w:val="20"/>
      </w:rPr>
      <w:t>BŪVES KADASTRA APZĪMĒJUMS:</w:t>
    </w:r>
  </w:p>
  <w:p w:rsidR="00437F2E" w:rsidRDefault="00437F2E" w:rsidP="00DD252B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7A435F">
      <w:rPr>
        <w:rFonts w:ascii="Tahoma" w:hAnsi="Tahoma" w:cs="Tahoma"/>
        <w:sz w:val="20"/>
        <w:szCs w:val="20"/>
      </w:rPr>
      <w:t xml:space="preserve"> </w:t>
    </w:r>
    <w:r w:rsidRPr="007A435F">
      <w:rPr>
        <w:sz w:val="20"/>
        <w:szCs w:val="20"/>
        <w:lang w:eastAsia="ar-SA"/>
      </w:rPr>
      <w:t>05000</w:t>
    </w:r>
    <w:r>
      <w:rPr>
        <w:sz w:val="20"/>
        <w:szCs w:val="20"/>
        <w:lang w:eastAsia="ar-SA"/>
      </w:rPr>
      <w:t>320103</w:t>
    </w:r>
    <w:r w:rsidRPr="007A435F">
      <w:rPr>
        <w:sz w:val="20"/>
        <w:szCs w:val="20"/>
        <w:lang w:eastAsia="ar-SA"/>
      </w:rPr>
      <w:t>001</w:t>
    </w:r>
    <w:r w:rsidRPr="006969C1">
      <w:t>.</w:t>
    </w:r>
  </w:p>
  <w:p w:rsidR="00437F2E" w:rsidRPr="00DD09C0" w:rsidRDefault="00437F2E" w:rsidP="00DD252B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437F2E" w:rsidRDefault="00437F2E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6969C1">
      <w:t>.</w:t>
    </w:r>
  </w:p>
  <w:p w:rsidR="00437F2E" w:rsidRPr="00220082" w:rsidRDefault="00437F2E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51673"/>
    <w:rsid w:val="00170377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3561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70875"/>
    <w:rsid w:val="00284D20"/>
    <w:rsid w:val="00286191"/>
    <w:rsid w:val="002A0AC9"/>
    <w:rsid w:val="002C08C8"/>
    <w:rsid w:val="002C64D5"/>
    <w:rsid w:val="002D1E96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24C5"/>
    <w:rsid w:val="003E4312"/>
    <w:rsid w:val="003E58AC"/>
    <w:rsid w:val="00406037"/>
    <w:rsid w:val="004104D4"/>
    <w:rsid w:val="00421C03"/>
    <w:rsid w:val="00423EBF"/>
    <w:rsid w:val="0042600F"/>
    <w:rsid w:val="00437F2E"/>
    <w:rsid w:val="004409DF"/>
    <w:rsid w:val="00467534"/>
    <w:rsid w:val="004730A7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154B8"/>
    <w:rsid w:val="00543A8C"/>
    <w:rsid w:val="00553B18"/>
    <w:rsid w:val="005704C9"/>
    <w:rsid w:val="00572F6C"/>
    <w:rsid w:val="0057425D"/>
    <w:rsid w:val="005902AA"/>
    <w:rsid w:val="0059315F"/>
    <w:rsid w:val="005E2F39"/>
    <w:rsid w:val="005E38D8"/>
    <w:rsid w:val="005E7165"/>
    <w:rsid w:val="0060334D"/>
    <w:rsid w:val="00604636"/>
    <w:rsid w:val="00606B5F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41EEA"/>
    <w:rsid w:val="00756F17"/>
    <w:rsid w:val="00761A28"/>
    <w:rsid w:val="00763E6D"/>
    <w:rsid w:val="007829EB"/>
    <w:rsid w:val="00794E00"/>
    <w:rsid w:val="007A295B"/>
    <w:rsid w:val="007A2E8A"/>
    <w:rsid w:val="007A435F"/>
    <w:rsid w:val="007A7C41"/>
    <w:rsid w:val="007D1E80"/>
    <w:rsid w:val="007F1322"/>
    <w:rsid w:val="00801285"/>
    <w:rsid w:val="008012A9"/>
    <w:rsid w:val="008160AC"/>
    <w:rsid w:val="00820732"/>
    <w:rsid w:val="00825485"/>
    <w:rsid w:val="00825AE6"/>
    <w:rsid w:val="00842C36"/>
    <w:rsid w:val="0084311D"/>
    <w:rsid w:val="008450FE"/>
    <w:rsid w:val="0084687C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2AD5"/>
    <w:rsid w:val="008F6462"/>
    <w:rsid w:val="00904596"/>
    <w:rsid w:val="00921F16"/>
    <w:rsid w:val="00924CBD"/>
    <w:rsid w:val="0093185A"/>
    <w:rsid w:val="009409FA"/>
    <w:rsid w:val="00971837"/>
    <w:rsid w:val="00986C95"/>
    <w:rsid w:val="00990A41"/>
    <w:rsid w:val="009A4E76"/>
    <w:rsid w:val="009A52EE"/>
    <w:rsid w:val="009A6F38"/>
    <w:rsid w:val="009B32A8"/>
    <w:rsid w:val="009C4E0B"/>
    <w:rsid w:val="009C563A"/>
    <w:rsid w:val="009C5C97"/>
    <w:rsid w:val="009E2A9C"/>
    <w:rsid w:val="009E3ABC"/>
    <w:rsid w:val="009E4395"/>
    <w:rsid w:val="009F0A85"/>
    <w:rsid w:val="009F1080"/>
    <w:rsid w:val="009F4CA4"/>
    <w:rsid w:val="009F67B8"/>
    <w:rsid w:val="00A00428"/>
    <w:rsid w:val="00A005D6"/>
    <w:rsid w:val="00A03BE7"/>
    <w:rsid w:val="00A112AB"/>
    <w:rsid w:val="00A23304"/>
    <w:rsid w:val="00A4589F"/>
    <w:rsid w:val="00A54F20"/>
    <w:rsid w:val="00A640E2"/>
    <w:rsid w:val="00A730EC"/>
    <w:rsid w:val="00A740C9"/>
    <w:rsid w:val="00A825EB"/>
    <w:rsid w:val="00A82A35"/>
    <w:rsid w:val="00A91661"/>
    <w:rsid w:val="00A94051"/>
    <w:rsid w:val="00AA7231"/>
    <w:rsid w:val="00AC0E3E"/>
    <w:rsid w:val="00AC1953"/>
    <w:rsid w:val="00AF5E3E"/>
    <w:rsid w:val="00B00835"/>
    <w:rsid w:val="00B06CFF"/>
    <w:rsid w:val="00B113E6"/>
    <w:rsid w:val="00B11871"/>
    <w:rsid w:val="00B26EF4"/>
    <w:rsid w:val="00B64764"/>
    <w:rsid w:val="00B6564B"/>
    <w:rsid w:val="00B865AA"/>
    <w:rsid w:val="00B92B2F"/>
    <w:rsid w:val="00BA2C4A"/>
    <w:rsid w:val="00BB6BD7"/>
    <w:rsid w:val="00BC715F"/>
    <w:rsid w:val="00BD15B8"/>
    <w:rsid w:val="00BD3171"/>
    <w:rsid w:val="00BE37C9"/>
    <w:rsid w:val="00BE6B62"/>
    <w:rsid w:val="00BE6C8B"/>
    <w:rsid w:val="00BF1395"/>
    <w:rsid w:val="00C03250"/>
    <w:rsid w:val="00C119D1"/>
    <w:rsid w:val="00C17388"/>
    <w:rsid w:val="00C31316"/>
    <w:rsid w:val="00C31738"/>
    <w:rsid w:val="00C338EC"/>
    <w:rsid w:val="00C46E67"/>
    <w:rsid w:val="00C50DA2"/>
    <w:rsid w:val="00C53922"/>
    <w:rsid w:val="00C61390"/>
    <w:rsid w:val="00C71AF9"/>
    <w:rsid w:val="00CA2DD9"/>
    <w:rsid w:val="00CB23FC"/>
    <w:rsid w:val="00CB640A"/>
    <w:rsid w:val="00CB6B78"/>
    <w:rsid w:val="00CD0435"/>
    <w:rsid w:val="00CD5ABC"/>
    <w:rsid w:val="00CD62F5"/>
    <w:rsid w:val="00CE65F0"/>
    <w:rsid w:val="00CF2507"/>
    <w:rsid w:val="00D20663"/>
    <w:rsid w:val="00D24E57"/>
    <w:rsid w:val="00D53670"/>
    <w:rsid w:val="00D546DB"/>
    <w:rsid w:val="00D54EBF"/>
    <w:rsid w:val="00D57729"/>
    <w:rsid w:val="00D8367E"/>
    <w:rsid w:val="00D87563"/>
    <w:rsid w:val="00DC38C7"/>
    <w:rsid w:val="00DD09C0"/>
    <w:rsid w:val="00DD252B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B6B87"/>
    <w:rsid w:val="00EC5CD1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2419"/>
    <w:rsid w:val="00F63AF6"/>
    <w:rsid w:val="00F76073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9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2</cp:revision>
  <cp:lastPrinted>2019-07-31T00:17:00Z</cp:lastPrinted>
  <dcterms:created xsi:type="dcterms:W3CDTF">2025-03-03T07:39:00Z</dcterms:created>
  <dcterms:modified xsi:type="dcterms:W3CDTF">2025-03-03T07:39:00Z</dcterms:modified>
</cp:coreProperties>
</file>